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FC635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FC635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FC635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FC635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FC635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FC635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FC635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FC6358" w:rsidRPr="00FC6358">
          <w:rPr>
            <w:b w:val="0"/>
          </w:rPr>
          <w:t xml:space="preserve"> 11091/046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FC6358" w:rsidP="00232C8F">
            <w:r>
              <w:t>Оператор хлораторной установки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FC6358" w:rsidP="00232C8F">
            <w:r>
              <w:t>16155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FC6358" w:rsidRPr="00FC6358">
          <w:rPr>
            <w:rStyle w:val="aa"/>
          </w:rPr>
          <w:t xml:space="preserve"> Административно-хозяйственный персонал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FC6358" w:rsidRPr="00FC6358">
          <w:rPr>
            <w:rStyle w:val="aa"/>
          </w:rPr>
          <w:t>2;  11091/046, 11091/046-1А (11091/046)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FC6358" w:rsidRPr="00FC6358">
          <w:rPr>
            <w:u w:val="single"/>
          </w:rPr>
          <w:t xml:space="preserve">   Единый тарифно-квалификационный справочник работ и профессий рабочих. Выпуск 69. Разделы: "Газовое хозяйство городов, поселков и населенных пунктов". "Водопроводно-канализационное хозяйство". "Зеленое хозяйство". "Фотоработы" (утв. постановлением Госкомтруда СССР и ВЦСПС от 18 сентября 1984 г. N 272/17-70) (с изменениями от 9 сентября 1986 г., 22 июля 1988 г., 29 января 1991 г., 29 июня 1995 г.), в ред. Приказа Минздравсоцразвития РФ от 11.11.2008 N 643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FC6358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FC6358" w:rsidP="00C31869">
            <w:pPr>
              <w:jc w:val="center"/>
            </w:pPr>
            <w:r>
              <w:t>2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FC6358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FC6358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FC6358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FC6358" w:rsidP="00C31869">
            <w:pPr>
              <w:jc w:val="center"/>
            </w:pPr>
            <w:r>
              <w:t>121-971-276 50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FC6358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FC6358" w:rsidRDefault="00FC6358" w:rsidP="00C31869">
            <w:pPr>
              <w:jc w:val="center"/>
            </w:pPr>
            <w:r>
              <w:t>014-300-377 84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6358" w:rsidRPr="003947ED" w:rsidRDefault="00FC6358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FC6358" w:rsidRPr="00FC6358">
          <w:rPr>
            <w:rStyle w:val="aa"/>
          </w:rPr>
          <w:t xml:space="preserve"> Хлорная установка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FC6358" w:rsidRPr="00FC6358">
          <w:rPr>
            <w:rStyle w:val="aa"/>
          </w:rPr>
          <w:t xml:space="preserve"> Хлор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FC635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FC635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C635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FC635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C635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C635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FC635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C635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C635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FC635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FC635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C635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FC635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C635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C635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FC635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C635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C635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FC635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C635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C635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FC635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C635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C635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C6358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FC635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C635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C635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FC635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C635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C635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FC635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C635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C635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FC635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FC635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C635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C6358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FC6358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FC635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C635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FC635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FC635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FC635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FC635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FC635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C635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A643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A643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C635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A643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A643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C635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A643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A643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C635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A643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A643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C635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A643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A643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C635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A643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A643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C6358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A643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A643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153603" w:rsidRPr="00153603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да;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  </w:r>
        <w:r w:rsidR="00153603" w:rsidRPr="00153603">
          <w:rPr>
            <w:i/>
            <w:u w:val="single"/>
          </w:rPr>
          <w:tab/>
          <w:t>   </w:t>
        </w:r>
        <w:r w:rsidR="00153603" w:rsidRPr="00153603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  <w:r w:rsidR="00153603" w:rsidRPr="00153603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153603" w:rsidRPr="00153603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FC6358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FC6358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C635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FC6358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FC6358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C635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FC6358" w:rsidRPr="00FC6358" w:rsidTr="00FC635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</w:tr>
      <w:tr w:rsidR="00FC6358" w:rsidRPr="00FC6358" w:rsidTr="00FC635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  <w:r w:rsidRPr="00FC635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  <w:r w:rsidRPr="00FC635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  <w:r w:rsidRPr="00FC635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  <w:r w:rsidRPr="00FC6358">
              <w:rPr>
                <w:vertAlign w:val="superscript"/>
              </w:rPr>
              <w:t>(дата)</w:t>
            </w:r>
          </w:p>
        </w:tc>
      </w:tr>
      <w:tr w:rsidR="00FC6358" w:rsidRPr="00FC6358" w:rsidTr="00FC635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</w:tr>
      <w:tr w:rsidR="00FC6358" w:rsidRPr="00FC6358" w:rsidTr="00FC635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  <w:r w:rsidRPr="00FC635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  <w:r w:rsidRPr="00FC635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  <w:r w:rsidRPr="00FC635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  <w:r w:rsidRPr="00FC6358">
              <w:rPr>
                <w:vertAlign w:val="superscript"/>
              </w:rPr>
              <w:t>(дата)</w:t>
            </w:r>
          </w:p>
        </w:tc>
      </w:tr>
      <w:tr w:rsidR="00FC6358" w:rsidRPr="00FC6358" w:rsidTr="00FC635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</w:tr>
      <w:tr w:rsidR="00FC6358" w:rsidRPr="00FC6358" w:rsidTr="00FC635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  <w:r w:rsidRPr="00FC635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  <w:r w:rsidRPr="00FC635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  <w:r w:rsidRPr="00FC635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  <w:r w:rsidRPr="00FC6358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lastRenderedPageBreak/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6A6439" w:rsidTr="006A643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A6439" w:rsidRDefault="006A6439" w:rsidP="003C5C39">
            <w:pPr>
              <w:pStyle w:val="a8"/>
            </w:pPr>
            <w:r w:rsidRPr="006A6439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A6439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A6439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A6439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A6439" w:rsidRDefault="006A6439" w:rsidP="003C5C39">
            <w:pPr>
              <w:pStyle w:val="a8"/>
            </w:pPr>
            <w:r w:rsidRPr="006A6439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6A6439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6A6439" w:rsidRDefault="00153603" w:rsidP="003C5C39">
            <w:pPr>
              <w:pStyle w:val="a8"/>
            </w:pPr>
            <w:r>
              <w:t>24.11.2016</w:t>
            </w:r>
          </w:p>
        </w:tc>
      </w:tr>
      <w:tr w:rsidR="00EF07A3" w:rsidRPr="006A6439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6A6439" w:rsidRDefault="006A6439" w:rsidP="003C5C39">
            <w:pPr>
              <w:pStyle w:val="a8"/>
              <w:rPr>
                <w:b/>
                <w:vertAlign w:val="superscript"/>
              </w:rPr>
            </w:pPr>
            <w:r w:rsidRPr="006A643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6A6439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6A6439" w:rsidRDefault="006A6439" w:rsidP="00EF07A3">
            <w:pPr>
              <w:pStyle w:val="a8"/>
              <w:rPr>
                <w:b/>
                <w:vertAlign w:val="superscript"/>
              </w:rPr>
            </w:pPr>
            <w:r w:rsidRPr="006A643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6A6439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6A6439" w:rsidRDefault="006A6439" w:rsidP="00EF07A3">
            <w:pPr>
              <w:pStyle w:val="a8"/>
              <w:rPr>
                <w:b/>
                <w:vertAlign w:val="superscript"/>
              </w:rPr>
            </w:pPr>
            <w:r w:rsidRPr="006A6439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6A6439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6A6439" w:rsidRDefault="006A6439" w:rsidP="00EF07A3">
            <w:pPr>
              <w:pStyle w:val="a8"/>
              <w:rPr>
                <w:vertAlign w:val="superscript"/>
              </w:rPr>
            </w:pPr>
            <w:r w:rsidRPr="006A6439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FC635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FC6358" w:rsidP="004E51DC">
            <w:pPr>
              <w:pStyle w:val="a8"/>
            </w:pPr>
            <w:r>
              <w:t>Круглов Роман Иванович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C635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FC6358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FC6358" w:rsidRPr="00FC6358" w:rsidTr="00FC635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6358" w:rsidRPr="00FC6358" w:rsidRDefault="00FC6358" w:rsidP="00EF07A3">
            <w:pPr>
              <w:pStyle w:val="a8"/>
            </w:pPr>
            <w:r>
              <w:t>Похлебаева Вера Владимировна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</w:tr>
      <w:tr w:rsidR="00FC6358" w:rsidRPr="00FC6358" w:rsidTr="00FC635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  <w:r w:rsidRPr="00FC635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C6358" w:rsidRPr="00FC6358" w:rsidRDefault="00FC6358" w:rsidP="00EF07A3">
            <w:pPr>
              <w:pStyle w:val="a8"/>
              <w:rPr>
                <w:vertAlign w:val="superscript"/>
              </w:rPr>
            </w:pPr>
            <w:r w:rsidRPr="00FC635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  <w:r w:rsidRPr="00FC6358">
              <w:rPr>
                <w:vertAlign w:val="superscript"/>
              </w:rPr>
              <w:t>(дата)</w:t>
            </w:r>
          </w:p>
        </w:tc>
      </w:tr>
      <w:tr w:rsidR="00FC6358" w:rsidRPr="00FC6358" w:rsidTr="00FC635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6358" w:rsidRPr="00FC6358" w:rsidRDefault="00FC635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</w:tr>
      <w:tr w:rsidR="00FC6358" w:rsidRPr="00FC6358" w:rsidTr="00FC635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  <w:r w:rsidRPr="00FC635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C6358" w:rsidRPr="00FC6358" w:rsidRDefault="00FC6358" w:rsidP="00EF07A3">
            <w:pPr>
              <w:pStyle w:val="a8"/>
              <w:rPr>
                <w:vertAlign w:val="superscript"/>
              </w:rPr>
            </w:pPr>
            <w:r w:rsidRPr="00FC635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  <w:r w:rsidRPr="00FC6358">
              <w:rPr>
                <w:vertAlign w:val="superscript"/>
              </w:rPr>
              <w:t>(дата)</w:t>
            </w:r>
          </w:p>
        </w:tc>
      </w:tr>
      <w:tr w:rsidR="00FC6358" w:rsidRPr="00FC6358" w:rsidTr="00FC635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6358" w:rsidRPr="00FC6358" w:rsidRDefault="00FC635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</w:tr>
      <w:tr w:rsidR="00FC6358" w:rsidRPr="00FC6358" w:rsidTr="00FC635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  <w:r w:rsidRPr="00FC635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C6358" w:rsidRPr="00FC6358" w:rsidRDefault="00FC6358" w:rsidP="00EF07A3">
            <w:pPr>
              <w:pStyle w:val="a8"/>
              <w:rPr>
                <w:vertAlign w:val="superscript"/>
              </w:rPr>
            </w:pPr>
            <w:r w:rsidRPr="00FC635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  <w:r w:rsidRPr="00FC6358">
              <w:rPr>
                <w:vertAlign w:val="superscript"/>
              </w:rPr>
              <w:t>(дата)</w:t>
            </w:r>
          </w:p>
        </w:tc>
      </w:tr>
      <w:tr w:rsidR="00FC6358" w:rsidRPr="00FC6358" w:rsidTr="00FC635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6358" w:rsidRPr="00FC6358" w:rsidRDefault="00FC635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</w:tr>
      <w:tr w:rsidR="00FC6358" w:rsidRPr="00FC6358" w:rsidTr="00FC635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  <w:r w:rsidRPr="00FC635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C6358" w:rsidRPr="00FC6358" w:rsidRDefault="00FC6358" w:rsidP="00EF07A3">
            <w:pPr>
              <w:pStyle w:val="a8"/>
              <w:rPr>
                <w:vertAlign w:val="superscript"/>
              </w:rPr>
            </w:pPr>
            <w:r w:rsidRPr="00FC635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  <w:r w:rsidRPr="00FC6358">
              <w:rPr>
                <w:vertAlign w:val="superscript"/>
              </w:rPr>
              <w:t>(дата)</w:t>
            </w:r>
          </w:p>
        </w:tc>
      </w:tr>
      <w:tr w:rsidR="00FC6358" w:rsidRPr="00FC6358" w:rsidTr="00FC635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6358" w:rsidRPr="00FC6358" w:rsidRDefault="00FC635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</w:tr>
      <w:tr w:rsidR="00FC6358" w:rsidRPr="00FC6358" w:rsidTr="00FC635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  <w:r w:rsidRPr="00FC635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C6358" w:rsidRPr="00FC6358" w:rsidRDefault="00FC6358" w:rsidP="00EF07A3">
            <w:pPr>
              <w:pStyle w:val="a8"/>
              <w:rPr>
                <w:vertAlign w:val="superscript"/>
              </w:rPr>
            </w:pPr>
            <w:r w:rsidRPr="00FC635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  <w:r w:rsidRPr="00FC6358">
              <w:rPr>
                <w:vertAlign w:val="superscript"/>
              </w:rPr>
              <w:t>(дата)</w:t>
            </w:r>
          </w:p>
        </w:tc>
      </w:tr>
      <w:tr w:rsidR="00FC6358" w:rsidRPr="00FC6358" w:rsidTr="00FC635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6358" w:rsidRPr="00FC6358" w:rsidRDefault="00FC635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6358" w:rsidRPr="00FC6358" w:rsidRDefault="00FC6358" w:rsidP="004E51DC">
            <w:pPr>
              <w:pStyle w:val="a8"/>
            </w:pPr>
          </w:p>
        </w:tc>
      </w:tr>
      <w:tr w:rsidR="00FC6358" w:rsidRPr="00FC6358" w:rsidTr="00FC635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  <w:r w:rsidRPr="00FC635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C6358" w:rsidRPr="00FC6358" w:rsidRDefault="00FC6358" w:rsidP="00EF07A3">
            <w:pPr>
              <w:pStyle w:val="a8"/>
              <w:rPr>
                <w:vertAlign w:val="superscript"/>
              </w:rPr>
            </w:pPr>
            <w:r w:rsidRPr="00FC635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C6358" w:rsidRPr="00FC6358" w:rsidRDefault="00FC6358" w:rsidP="004E51DC">
            <w:pPr>
              <w:pStyle w:val="a8"/>
              <w:rPr>
                <w:vertAlign w:val="superscript"/>
              </w:rPr>
            </w:pPr>
            <w:r w:rsidRPr="00FC6358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439" w:rsidRDefault="006A6439" w:rsidP="0076042D">
      <w:pPr>
        <w:pStyle w:val="a9"/>
      </w:pPr>
      <w:r>
        <w:separator/>
      </w:r>
    </w:p>
  </w:endnote>
  <w:endnote w:type="continuationSeparator" w:id="0">
    <w:p w:rsidR="006A6439" w:rsidRDefault="006A6439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FC635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11091/046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7033C0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7033C0" w:rsidRPr="00C31869">
            <w:rPr>
              <w:rStyle w:val="ad"/>
              <w:sz w:val="20"/>
              <w:szCs w:val="20"/>
            </w:rPr>
            <w:fldChar w:fldCharType="separate"/>
          </w:r>
          <w:r w:rsidR="00FC6358">
            <w:rPr>
              <w:rStyle w:val="ad"/>
              <w:noProof/>
              <w:sz w:val="20"/>
              <w:szCs w:val="20"/>
            </w:rPr>
            <w:t>1</w:t>
          </w:r>
          <w:r w:rsidR="007033C0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C6358" w:rsidRPr="00FC6358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439" w:rsidRDefault="006A6439" w:rsidP="0076042D">
      <w:pPr>
        <w:pStyle w:val="a9"/>
      </w:pPr>
      <w:r>
        <w:separator/>
      </w:r>
    </w:p>
  </w:footnote>
  <w:footnote w:type="continuationSeparator" w:id="0">
    <w:p w:rsidR="006A6439" w:rsidRDefault="006A6439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nal_rms" w:val="2;  11091/046, 11091/046-1А (11091/046)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персонал"/>
    <w:docVar w:name="class" w:val=" не определен "/>
    <w:docVar w:name="close_doc_flag" w:val="0"/>
    <w:docVar w:name="co_classes" w:val="   "/>
    <w:docVar w:name="codeok" w:val=" 16155 "/>
    <w:docVar w:name="codeok " w:val="    "/>
    <w:docVar w:name="col18" w:val=" 0 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etks_info" w:val="   Единый тарифно-квалификационный справочник работ и профессий рабочих. Выпуск 69. Разделы: &quot;Газовое хозяйство городов, поселков и населенных пунктов&quot;. &quot;Водопроводно-канализационное хозяйство&quot;. &quot;Зеленое хозяйство&quot;. &quot;Фотоработы&quot; (утв. постановлением Госкомтруда СССР и ВЦСПС от 18 сентября 1984 г. N 272/17-70) (с изменениями от 9 сентября 1986 г., 22 июля 1988 г., 29 января 1991 г., 29 июня 1995 г.), в ред. Приказа Минздравсоцразвития РФ от 11.11.2008 N 643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2"/>
    <w:docVar w:name="hlp" w:val="3"/>
    <w:docVar w:name="izm_date" w:val="24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46 "/>
    <w:docVar w:name="oborud" w:val=" Хлорная установка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E9EF8B8149654CB1BBE9B03682D547A7"/>
    <w:docVar w:name="rm_id" w:val="198"/>
    <w:docVar w:name="rm_name" w:val="                                          "/>
    <w:docVar w:name="rm_number" w:val=" 11091/046 "/>
    <w:docVar w:name="s_050" w:val="1. Рекомендации по подбору работников: возможность применения труда женщин - да; возможность применения труда лиц до 18 лет - да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_x0009_   _x000B_ 2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80"/>
    <w:docVar w:name="tools" w:val=" Хлор "/>
    <w:docVar w:name="trud_measures" w:val="Рекомендации по подбору работников: возможность применения труда женщин - да; возможность применения труда лиц до 18 лет - да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"/>
    <w:docVar w:name="version" w:val="51"/>
  </w:docVars>
  <w:rsids>
    <w:rsidRoot w:val="00235138"/>
    <w:rsid w:val="000024F1"/>
    <w:rsid w:val="00025683"/>
    <w:rsid w:val="00046815"/>
    <w:rsid w:val="0005566C"/>
    <w:rsid w:val="000860ED"/>
    <w:rsid w:val="000905BE"/>
    <w:rsid w:val="000C623B"/>
    <w:rsid w:val="000D1F5B"/>
    <w:rsid w:val="00110025"/>
    <w:rsid w:val="001429B1"/>
    <w:rsid w:val="00145419"/>
    <w:rsid w:val="001456F8"/>
    <w:rsid w:val="00153603"/>
    <w:rsid w:val="0015635F"/>
    <w:rsid w:val="001607C8"/>
    <w:rsid w:val="001F4D8D"/>
    <w:rsid w:val="00232C8F"/>
    <w:rsid w:val="00234932"/>
    <w:rsid w:val="00235138"/>
    <w:rsid w:val="00244615"/>
    <w:rsid w:val="002A0605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A6439"/>
    <w:rsid w:val="006C28B3"/>
    <w:rsid w:val="007033C0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B2302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31869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C6358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2016-11-24T13:24:00Z</dcterms:created>
  <dcterms:modified xsi:type="dcterms:W3CDTF">2016-11-25T06:31:00Z</dcterms:modified>
</cp:coreProperties>
</file>